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D20E0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9D20E0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0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0D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354C59">
              <w:rPr>
                <w:b/>
                <w:sz w:val="26"/>
                <w:szCs w:val="26"/>
              </w:rPr>
              <w:t>_053</w:t>
            </w:r>
          </w:p>
        </w:tc>
      </w:tr>
      <w:tr w:rsidR="00C44B8B" w:rsidRPr="0052681C" w14:paraId="39D20E1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0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10" w14:textId="77777777" w:rsidR="00C44B8B" w:rsidRPr="0052681C" w:rsidRDefault="00A5177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2072123</w:t>
            </w:r>
          </w:p>
        </w:tc>
      </w:tr>
    </w:tbl>
    <w:p w14:paraId="39D20E1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9D20E1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9D20E1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9D20E1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9D20E1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9D20E17" w14:textId="77777777" w:rsidR="00C44B8B" w:rsidRPr="0052681C" w:rsidRDefault="00C44B8B" w:rsidP="00C44B8B"/>
    <w:p w14:paraId="39D20E18" w14:textId="77777777" w:rsidR="00C44B8B" w:rsidRPr="0052681C" w:rsidRDefault="00C44B8B" w:rsidP="00C44B8B"/>
    <w:p w14:paraId="39D20E19" w14:textId="77777777" w:rsidR="00C44B8B" w:rsidRPr="0052681C" w:rsidRDefault="00C44B8B" w:rsidP="00C44B8B"/>
    <w:p w14:paraId="39D20E1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9D20E1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9D20E1C" w14:textId="77777777" w:rsidR="00612811" w:rsidRPr="003C3890" w:rsidRDefault="0003797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A5177F" w:rsidRPr="003C3890">
        <w:rPr>
          <w:b/>
          <w:sz w:val="26"/>
          <w:szCs w:val="26"/>
        </w:rPr>
        <w:t xml:space="preserve">Зажим натяжной </w:t>
      </w:r>
      <w:r w:rsidR="00B61819">
        <w:rPr>
          <w:b/>
          <w:sz w:val="26"/>
          <w:szCs w:val="26"/>
        </w:rPr>
        <w:t xml:space="preserve">клиновой </w:t>
      </w:r>
      <w:r w:rsidR="00A5177F" w:rsidRPr="003C3890">
        <w:rPr>
          <w:b/>
          <w:sz w:val="26"/>
          <w:szCs w:val="26"/>
        </w:rPr>
        <w:t xml:space="preserve">НКК-1-1Б (клин </w:t>
      </w:r>
      <w:r w:rsidR="00A5177F" w:rsidRPr="003C3890">
        <w:rPr>
          <w:b/>
          <w:sz w:val="26"/>
          <w:szCs w:val="26"/>
          <w:lang w:val="en-US"/>
        </w:rPr>
        <w:t>N</w:t>
      </w:r>
      <w:r w:rsidR="00A5177F" w:rsidRPr="003C3890">
        <w:rPr>
          <w:b/>
          <w:sz w:val="26"/>
          <w:szCs w:val="26"/>
        </w:rPr>
        <w:t>2)</w:t>
      </w:r>
      <w:r>
        <w:rPr>
          <w:b/>
          <w:sz w:val="26"/>
          <w:szCs w:val="26"/>
        </w:rPr>
        <w:t>)</w:t>
      </w:r>
      <w:r w:rsidR="004F5B00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3C3890">
        <w:rPr>
          <w:b/>
          <w:sz w:val="26"/>
          <w:szCs w:val="26"/>
        </w:rPr>
        <w:t xml:space="preserve"> </w:t>
      </w:r>
      <w:r w:rsidR="00AA670B" w:rsidRPr="004F5B00">
        <w:rPr>
          <w:b/>
          <w:sz w:val="26"/>
          <w:szCs w:val="26"/>
          <w:u w:val="single"/>
        </w:rPr>
        <w:t>202</w:t>
      </w:r>
      <w:r w:rsidR="00AA670B" w:rsidRPr="004F5B00">
        <w:rPr>
          <w:b/>
          <w:sz w:val="26"/>
          <w:szCs w:val="26"/>
          <w:u w:val="single"/>
          <w:lang w:val="en-US"/>
        </w:rPr>
        <w:t>A</w:t>
      </w:r>
    </w:p>
    <w:p w14:paraId="39D20E1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9D20E1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9D20E1F" w14:textId="77777777" w:rsidR="004F4E9E" w:rsidRPr="003C3890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C3890">
        <w:rPr>
          <w:sz w:val="24"/>
          <w:szCs w:val="24"/>
        </w:rPr>
        <w:t xml:space="preserve">Технические требования, характеристики </w:t>
      </w:r>
      <w:r w:rsidR="00770408" w:rsidRPr="003C3890">
        <w:rPr>
          <w:sz w:val="24"/>
          <w:szCs w:val="24"/>
        </w:rPr>
        <w:t>линейной арматуры и гасителей вибрации</w:t>
      </w:r>
      <w:r w:rsidR="004F4E9E" w:rsidRPr="003C3890">
        <w:rPr>
          <w:sz w:val="24"/>
          <w:szCs w:val="24"/>
        </w:rPr>
        <w:t xml:space="preserve"> должны соответствовать параметрам </w:t>
      </w:r>
      <w:r w:rsidR="004F6795" w:rsidRPr="004F6795">
        <w:rPr>
          <w:sz w:val="24"/>
          <w:szCs w:val="24"/>
        </w:rPr>
        <w:t>ТУ 3449-131-00111120-97 «Зажимы натяжные клиновые»</w:t>
      </w:r>
      <w:r w:rsidRPr="003C3890">
        <w:rPr>
          <w:sz w:val="24"/>
          <w:szCs w:val="24"/>
        </w:rPr>
        <w:t>.</w:t>
      </w:r>
    </w:p>
    <w:p w14:paraId="39D20E20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9D20E21" w14:textId="77777777" w:rsidR="003C3890" w:rsidRDefault="003C389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9D20E22" w14:textId="77777777" w:rsidR="003C3890" w:rsidRDefault="003C3890" w:rsidP="004F5B0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9D20E65" wp14:editId="39D20E66">
            <wp:extent cx="3810000" cy="2933700"/>
            <wp:effectExtent l="0" t="0" r="0" b="0"/>
            <wp:docPr id="1" name="Рисунок 1" descr="&amp;Zcy;&amp;acy;&amp;zhcy;&amp;icy;&amp;mcy; &amp;Ncy;&amp;Kcy;&amp;Kcy;-1-1&amp;B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Ncy;&amp;Kcy;&amp;Kcy;-1-1&amp;B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20E23" w14:textId="77777777" w:rsidR="003C3890" w:rsidRPr="003C3890" w:rsidRDefault="003C3890" w:rsidP="003C3890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3C3890" w:rsidRPr="003C3890" w14:paraId="39D20E25" w14:textId="77777777" w:rsidTr="003C3890">
        <w:trPr>
          <w:tblCellSpacing w:w="0" w:type="dxa"/>
        </w:trPr>
        <w:tc>
          <w:tcPr>
            <w:tcW w:w="0" w:type="auto"/>
            <w:vAlign w:val="center"/>
            <w:hideMark/>
          </w:tcPr>
          <w:p w14:paraId="39D20E24" w14:textId="77777777" w:rsidR="003C3890" w:rsidRPr="003C3890" w:rsidRDefault="003C3890" w:rsidP="003C389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39D20E26" w14:textId="77777777" w:rsidR="003C3890" w:rsidRDefault="003C389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C3890" w14:paraId="39D20E29" w14:textId="77777777" w:rsidTr="003C3890">
        <w:tc>
          <w:tcPr>
            <w:tcW w:w="5377" w:type="dxa"/>
          </w:tcPr>
          <w:p w14:paraId="39D20E27" w14:textId="77777777" w:rsidR="003C3890" w:rsidRPr="007377FE" w:rsidRDefault="003C3890" w:rsidP="004C1E49">
            <w:pPr>
              <w:jc w:val="right"/>
            </w:pPr>
            <w:r w:rsidRPr="007377FE">
              <w:t xml:space="preserve">Марка: </w:t>
            </w:r>
          </w:p>
        </w:tc>
        <w:tc>
          <w:tcPr>
            <w:tcW w:w="5378" w:type="dxa"/>
          </w:tcPr>
          <w:p w14:paraId="39D20E28" w14:textId="77777777" w:rsidR="003C3890" w:rsidRPr="007377FE" w:rsidRDefault="003C3890" w:rsidP="00691455">
            <w:pPr>
              <w:ind w:firstLine="152"/>
              <w:jc w:val="left"/>
            </w:pPr>
            <w:r w:rsidRPr="007377FE">
              <w:t>НКК-1-1Б</w:t>
            </w:r>
          </w:p>
        </w:tc>
      </w:tr>
      <w:tr w:rsidR="003C3890" w14:paraId="39D20E2C" w14:textId="77777777" w:rsidTr="003C3890">
        <w:tc>
          <w:tcPr>
            <w:tcW w:w="5377" w:type="dxa"/>
          </w:tcPr>
          <w:p w14:paraId="39D20E2A" w14:textId="77777777" w:rsidR="003C3890" w:rsidRPr="007377FE" w:rsidRDefault="003C3890" w:rsidP="004C1E49">
            <w:pPr>
              <w:jc w:val="right"/>
            </w:pPr>
            <w:r w:rsidRPr="007377FE">
              <w:t xml:space="preserve">Марка провода: </w:t>
            </w:r>
          </w:p>
        </w:tc>
        <w:tc>
          <w:tcPr>
            <w:tcW w:w="5378" w:type="dxa"/>
          </w:tcPr>
          <w:p w14:paraId="39D20E2B" w14:textId="77777777" w:rsidR="003C3890" w:rsidRPr="007377FE" w:rsidRDefault="003C3890" w:rsidP="00691455">
            <w:pPr>
              <w:ind w:firstLine="152"/>
              <w:jc w:val="left"/>
            </w:pPr>
            <w:r w:rsidRPr="007377FE">
              <w:t>350</w:t>
            </w:r>
            <w:r w:rsidR="00B61819">
              <w:t>;</w:t>
            </w:r>
            <w:r w:rsidRPr="007377FE">
              <w:t xml:space="preserve"> 400</w:t>
            </w:r>
            <w:r w:rsidR="00B61819">
              <w:t>;</w:t>
            </w:r>
            <w:r w:rsidRPr="007377FE">
              <w:t xml:space="preserve"> 450</w:t>
            </w:r>
            <w:r w:rsidR="00B61819">
              <w:t>;</w:t>
            </w:r>
            <w:r w:rsidRPr="007377FE">
              <w:t xml:space="preserve"> 500</w:t>
            </w:r>
          </w:p>
        </w:tc>
      </w:tr>
      <w:tr w:rsidR="003C3890" w14:paraId="39D20E2F" w14:textId="77777777" w:rsidTr="003C3890">
        <w:tc>
          <w:tcPr>
            <w:tcW w:w="5377" w:type="dxa"/>
          </w:tcPr>
          <w:p w14:paraId="39D20E2D" w14:textId="77777777" w:rsidR="003C3890" w:rsidRPr="007377FE" w:rsidRDefault="003C3890" w:rsidP="004C1E49">
            <w:pPr>
              <w:jc w:val="right"/>
            </w:pPr>
            <w:r w:rsidRPr="007377FE">
              <w:t xml:space="preserve">Разрушающая нагрузка, кН, не менее: </w:t>
            </w:r>
          </w:p>
        </w:tc>
        <w:tc>
          <w:tcPr>
            <w:tcW w:w="5378" w:type="dxa"/>
          </w:tcPr>
          <w:p w14:paraId="39D20E2E" w14:textId="77777777" w:rsidR="003C3890" w:rsidRPr="007377FE" w:rsidRDefault="003C3890" w:rsidP="00691455">
            <w:pPr>
              <w:ind w:firstLine="152"/>
              <w:jc w:val="left"/>
            </w:pPr>
            <w:r w:rsidRPr="007377FE">
              <w:t>60</w:t>
            </w:r>
          </w:p>
        </w:tc>
      </w:tr>
      <w:tr w:rsidR="003C3890" w14:paraId="39D20E32" w14:textId="77777777" w:rsidTr="003C3890">
        <w:tc>
          <w:tcPr>
            <w:tcW w:w="5377" w:type="dxa"/>
          </w:tcPr>
          <w:p w14:paraId="39D20E30" w14:textId="77777777" w:rsidR="003C3890" w:rsidRPr="007377FE" w:rsidRDefault="003C3890" w:rsidP="004C1E49">
            <w:pPr>
              <w:jc w:val="right"/>
            </w:pPr>
            <w:r w:rsidRPr="007377FE">
              <w:t xml:space="preserve">Масса, кг: </w:t>
            </w:r>
          </w:p>
        </w:tc>
        <w:tc>
          <w:tcPr>
            <w:tcW w:w="5378" w:type="dxa"/>
          </w:tcPr>
          <w:p w14:paraId="39D20E31" w14:textId="77777777" w:rsidR="003C3890" w:rsidRDefault="003C3890" w:rsidP="00691455">
            <w:pPr>
              <w:ind w:firstLine="152"/>
              <w:jc w:val="left"/>
            </w:pPr>
            <w:r w:rsidRPr="007377FE">
              <w:t>0,82</w:t>
            </w:r>
            <w:r w:rsidR="00B61819">
              <w:t>;</w:t>
            </w:r>
            <w:r w:rsidRPr="007377FE">
              <w:t xml:space="preserve"> 0,85</w:t>
            </w:r>
          </w:p>
        </w:tc>
      </w:tr>
    </w:tbl>
    <w:p w14:paraId="39D20E33" w14:textId="77777777" w:rsidR="003C3890" w:rsidRPr="0052681C" w:rsidRDefault="003C389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9D20E3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9D20E3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9D20E36" w14:textId="77777777" w:rsidR="001D174D" w:rsidRPr="0052681C" w:rsidRDefault="001D174D" w:rsidP="001D174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9D20E3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9D20E3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9D20E3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9D20E3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9D20E3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9D20E3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9D20E3D" w14:textId="253AE4A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233D9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39D20E3E" w14:textId="2038038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77AEE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9D20E3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03797C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9D20E40" w14:textId="77777777" w:rsidR="00DE0C6D" w:rsidRPr="0052681C" w:rsidRDefault="00843900" w:rsidP="004F67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9D20E4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9D20E42" w14:textId="77777777" w:rsidR="0052681C" w:rsidRDefault="004F6795" w:rsidP="004F679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F6795">
        <w:rPr>
          <w:sz w:val="24"/>
          <w:szCs w:val="24"/>
        </w:rPr>
        <w:t>ТУ 3449-131-00111120-97 «Зажимы натяжные клиновые»</w:t>
      </w:r>
      <w:r w:rsidR="0052681C">
        <w:rPr>
          <w:sz w:val="24"/>
          <w:szCs w:val="24"/>
        </w:rPr>
        <w:t>;</w:t>
      </w:r>
    </w:p>
    <w:p w14:paraId="39D20E4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9D20E4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9D20E4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9D20E4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9D20E4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9D20E4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9D20E4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9D20E4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9D20E4B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7382B">
        <w:rPr>
          <w:szCs w:val="24"/>
        </w:rPr>
        <w:t>поставки.</w:t>
      </w:r>
    </w:p>
    <w:p w14:paraId="39D20E4C" w14:textId="77777777" w:rsidR="0087382B" w:rsidRPr="0052681C" w:rsidRDefault="0087382B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9D20E4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9D20E4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61819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9D20E4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D20E5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9D20E5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9D20E5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D20E5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9D20E5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9D20E5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9D20E5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9D20E5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9D20E5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9D20E5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9D20E5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9D20E5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39D20E5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9D20E5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9D20E5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9D20E5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9D20E60" w14:textId="77777777" w:rsidR="001D6900" w:rsidRPr="0052681C" w:rsidRDefault="001D6900" w:rsidP="00451C4D">
      <w:pPr>
        <w:rPr>
          <w:sz w:val="26"/>
          <w:szCs w:val="26"/>
        </w:rPr>
      </w:pPr>
    </w:p>
    <w:p w14:paraId="39D20E61" w14:textId="77777777" w:rsidR="004A2665" w:rsidRPr="0052681C" w:rsidRDefault="004A2665" w:rsidP="00451C4D">
      <w:pPr>
        <w:rPr>
          <w:sz w:val="26"/>
          <w:szCs w:val="26"/>
        </w:rPr>
      </w:pPr>
    </w:p>
    <w:p w14:paraId="39D20E6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9D20E6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9D20E6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20E69" w14:textId="77777777" w:rsidR="00C9472B" w:rsidRDefault="00C9472B">
      <w:r>
        <w:separator/>
      </w:r>
    </w:p>
  </w:endnote>
  <w:endnote w:type="continuationSeparator" w:id="0">
    <w:p w14:paraId="39D20E6A" w14:textId="77777777" w:rsidR="00C9472B" w:rsidRDefault="00C9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20E67" w14:textId="77777777" w:rsidR="00C9472B" w:rsidRDefault="00C9472B">
      <w:r>
        <w:separator/>
      </w:r>
    </w:p>
  </w:footnote>
  <w:footnote w:type="continuationSeparator" w:id="0">
    <w:p w14:paraId="39D20E68" w14:textId="77777777" w:rsidR="00C9472B" w:rsidRDefault="00C94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20E6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9D20E6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77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797C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4342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B5E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5E0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7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14C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C59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890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3D9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1646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E49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B00"/>
    <w:rsid w:val="004F5C65"/>
    <w:rsid w:val="004F679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455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82B"/>
    <w:rsid w:val="0087407B"/>
    <w:rsid w:val="008740B4"/>
    <w:rsid w:val="0087433A"/>
    <w:rsid w:val="0087572B"/>
    <w:rsid w:val="0087768B"/>
    <w:rsid w:val="00877AEE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177F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900"/>
    <w:rsid w:val="00B24C00"/>
    <w:rsid w:val="00B31336"/>
    <w:rsid w:val="00B3141F"/>
    <w:rsid w:val="00B322C8"/>
    <w:rsid w:val="00B33CE2"/>
    <w:rsid w:val="00B37632"/>
    <w:rsid w:val="00B4184D"/>
    <w:rsid w:val="00B42974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81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32C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2B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0C72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4FC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20E0B"/>
  <w15:docId w15:val="{A215C7EE-D2C3-4F33-85DC-0A6BAD2C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509D5-B57E-4F00-9AAF-9500DEEC4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83AFE5-833C-4982-B62F-9AFF6BF40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258A21-251C-4C6D-A04C-44EFEC0EA92F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infopath/2007/PartnerControls"/>
    <ds:schemaRef ds:uri="http://schemas.microsoft.com/office/2006/documentManagement/types"/>
    <ds:schemaRef ds:uri="aeb3e8e0-784a-4348-b8a9-74d788c4fa5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02502FB-7C2B-43BC-933F-2A442FD54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23</cp:revision>
  <cp:lastPrinted>2010-09-30T13:29:00Z</cp:lastPrinted>
  <dcterms:created xsi:type="dcterms:W3CDTF">2015-07-23T13:08:00Z</dcterms:created>
  <dcterms:modified xsi:type="dcterms:W3CDTF">2015-09-02T11:36:00Z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